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21BC" w:rsidRPr="00496E46" w:rsidRDefault="00FA21BC" w:rsidP="00DE0AF2">
      <w:pPr>
        <w:rPr>
          <w:lang w:val="en-US"/>
        </w:rPr>
      </w:pPr>
    </w:p>
    <w:p w:rsidR="00FA21BC" w:rsidRPr="00DE0AF2" w:rsidRDefault="00FA21BC" w:rsidP="00DE0AF2">
      <w:pPr>
        <w:shd w:val="clear" w:color="auto" w:fill="FFFFFF"/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Исследовательский проект  «Фронтовики в моей семье»</w:t>
      </w:r>
    </w:p>
    <w:p w:rsidR="00FA21BC" w:rsidRDefault="00FA21BC" w:rsidP="00DE0AF2"/>
    <w:p w:rsidR="00FA21BC" w:rsidRPr="00BD4014" w:rsidRDefault="00FA21BC" w:rsidP="00DE0AF2">
      <w:pPr>
        <w:spacing w:before="240" w:after="240"/>
      </w:pPr>
      <w:r w:rsidRPr="001B5C19">
        <w:rPr>
          <w:b/>
        </w:rPr>
        <w:t>Автор:</w:t>
      </w:r>
      <w:r>
        <w:t xml:space="preserve"> Корнев Александр -  обучающийся  </w:t>
      </w:r>
      <w:r w:rsidRPr="003E0B34">
        <w:t>5</w:t>
      </w:r>
      <w:r>
        <w:t xml:space="preserve">  класса МБОУ «Базойская  основная общеобразовательная школа»  Кожевниковский район Томская область</w:t>
      </w:r>
    </w:p>
    <w:p w:rsidR="00FA21BC" w:rsidRPr="00023C23" w:rsidRDefault="00FA21BC" w:rsidP="00DE0AF2">
      <w:pPr>
        <w:spacing w:before="240" w:after="240"/>
      </w:pPr>
      <w:r w:rsidRPr="001B5C19">
        <w:rPr>
          <w:b/>
        </w:rPr>
        <w:t>Руководитель:</w:t>
      </w:r>
      <w:r w:rsidRPr="00496E46">
        <w:t xml:space="preserve"> </w:t>
      </w:r>
      <w:r w:rsidRPr="00023C23">
        <w:t>Ромашова Любовь</w:t>
      </w:r>
      <w:r>
        <w:t xml:space="preserve"> </w:t>
      </w:r>
      <w:r w:rsidRPr="00023C23">
        <w:t xml:space="preserve">Федоровна- учитель истории  </w:t>
      </w:r>
      <w:r>
        <w:t>МБОУ «Базойская ООШ»</w:t>
      </w:r>
      <w:r w:rsidRPr="00023C23">
        <w:t xml:space="preserve">                                                                                      </w:t>
      </w:r>
      <w:r>
        <w:t xml:space="preserve">   </w:t>
      </w:r>
    </w:p>
    <w:p w:rsidR="00FA21BC" w:rsidRPr="00DE0AF2" w:rsidRDefault="00FA21BC" w:rsidP="00DE0AF2"/>
    <w:p w:rsidR="00FA21BC" w:rsidRDefault="00FA21BC" w:rsidP="00DE0AF2">
      <w:r>
        <w:t xml:space="preserve">    В школьном музее  «Патриот» хранятся фотографии, воспоминания, документы и награды  базойцев-участников Великой Отечественной войны.</w:t>
      </w:r>
    </w:p>
    <w:p w:rsidR="00FA21BC" w:rsidRPr="004C3A50" w:rsidRDefault="00FA21BC" w:rsidP="00DE0AF2">
      <w:pPr>
        <w:jc w:val="both"/>
      </w:pPr>
      <w:r>
        <w:t xml:space="preserve">    Во время занятия в музее мне показали фотографию и  рассказали, что мои прабабушка и прадедушка защищали  Родину. </w:t>
      </w:r>
      <w:r w:rsidRPr="004C3A50">
        <w:t>Семья   Кантаевых отличалась от других семей</w:t>
      </w:r>
      <w:r>
        <w:t xml:space="preserve"> в селе </w:t>
      </w:r>
      <w:r w:rsidRPr="004C3A50">
        <w:t xml:space="preserve"> тем, что муж и жена были   участниками Великой Отечественной войны. Моя прабабушка была единственная женщина - фронтовик в Базое. </w:t>
      </w:r>
    </w:p>
    <w:p w:rsidR="00FA21BC" w:rsidRDefault="00FA21BC" w:rsidP="00DE0AF2">
      <w:r w:rsidRPr="004A74E5">
        <w:rPr>
          <w:b/>
        </w:rPr>
        <w:t>Актуальность:</w:t>
      </w:r>
      <w:r>
        <w:t xml:space="preserve"> большинство моих одноклассников не знают, как звали их прабабушек и прадедушек, не говоря уже о том, как они жили, чем увлекались, какой вклад внесли  в историю нашего Отечества.  Я считаю, что  нужно знать о жизни своих предков, хранить </w:t>
      </w:r>
      <w:r w:rsidRPr="004A74E5">
        <w:t xml:space="preserve"> </w:t>
      </w:r>
      <w:r>
        <w:t xml:space="preserve">и передавать историю своей семьи. </w:t>
      </w:r>
    </w:p>
    <w:p w:rsidR="00FA21BC" w:rsidRDefault="00FA21BC" w:rsidP="00DE0AF2">
      <w:r w:rsidRPr="004A74E5">
        <w:rPr>
          <w:b/>
        </w:rPr>
        <w:t>Цель исследования:</w:t>
      </w:r>
      <w:r>
        <w:rPr>
          <w:b/>
        </w:rPr>
        <w:t xml:space="preserve"> </w:t>
      </w:r>
      <w:r w:rsidRPr="004A74E5">
        <w:t>выяснить</w:t>
      </w:r>
      <w:r>
        <w:t>, какой вклад  в годы войны внесли  мои  прабабушка и прадедушка.</w:t>
      </w:r>
    </w:p>
    <w:p w:rsidR="00FA21BC" w:rsidRPr="004A74E5" w:rsidRDefault="00FA21BC" w:rsidP="00DE0AF2">
      <w:pPr>
        <w:rPr>
          <w:b/>
        </w:rPr>
      </w:pPr>
      <w:r w:rsidRPr="004A74E5">
        <w:rPr>
          <w:b/>
        </w:rPr>
        <w:t>Задачи:</w:t>
      </w:r>
    </w:p>
    <w:p w:rsidR="00FA21BC" w:rsidRPr="00F41DC5" w:rsidRDefault="00FA21BC" w:rsidP="00DE0AF2">
      <w:r>
        <w:t xml:space="preserve">1.Найти информацию в школьном музее о Кантаеве Иване Михайловиче и Кантаевой </w:t>
      </w:r>
    </w:p>
    <w:p w:rsidR="00FA21BC" w:rsidRDefault="00FA21BC" w:rsidP="00DE0AF2">
      <w:r>
        <w:t>( Анухиной) Анне Сергеевне.</w:t>
      </w:r>
    </w:p>
    <w:p w:rsidR="00FA21BC" w:rsidRDefault="00FA21BC" w:rsidP="00DE0AF2">
      <w:r>
        <w:t>2. Составить вопросы и расспросить бабушку Корневу Г.И.о ее родителях.</w:t>
      </w:r>
    </w:p>
    <w:p w:rsidR="00FA21BC" w:rsidRDefault="00FA21BC" w:rsidP="00DE0AF2">
      <w:r>
        <w:t>3.Изучить семейный архив  Кантаевых (фотографии, наградные документы, военные билеты и т.д.)</w:t>
      </w:r>
    </w:p>
    <w:p w:rsidR="00FA21BC" w:rsidRDefault="00FA21BC" w:rsidP="00DE0AF2">
      <w:r>
        <w:t>4.</w:t>
      </w:r>
      <w:r w:rsidRPr="00C150AA">
        <w:t xml:space="preserve"> </w:t>
      </w:r>
      <w:r>
        <w:t xml:space="preserve">Найти информацию на сайтах Интернета. </w:t>
      </w:r>
    </w:p>
    <w:p w:rsidR="00FA21BC" w:rsidRDefault="00FA21BC" w:rsidP="00DE0AF2">
      <w:pPr>
        <w:rPr>
          <w:b/>
        </w:rPr>
      </w:pPr>
      <w:r>
        <w:rPr>
          <w:b/>
        </w:rPr>
        <w:t>Первый этап исследования</w:t>
      </w:r>
    </w:p>
    <w:p w:rsidR="00FA21BC" w:rsidRPr="00D540F6" w:rsidRDefault="00FA21BC" w:rsidP="00DE0AF2">
      <w:pPr>
        <w:jc w:val="center"/>
        <w:rPr>
          <w:b/>
          <w:u w:val="single"/>
        </w:rPr>
      </w:pPr>
      <w:r>
        <w:rPr>
          <w:b/>
          <w:u w:val="single"/>
        </w:rPr>
        <w:t>Ш</w:t>
      </w:r>
      <w:r w:rsidRPr="00D540F6">
        <w:rPr>
          <w:b/>
          <w:u w:val="single"/>
        </w:rPr>
        <w:t>кольный музей «Патриот»</w:t>
      </w:r>
    </w:p>
    <w:p w:rsidR="00FA21BC" w:rsidRDefault="00FA21BC" w:rsidP="00DE0AF2">
      <w:pPr>
        <w:jc w:val="both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alt="Кантаев и" style="position:absolute;left:0;text-align:left;margin-left:-.3pt;margin-top:12.5pt;width:154.5pt;height:166.7pt;z-index:-251658240;visibility:visible" wrapcoords="-105 0 -105 21503 21600 21503 21600 0 -105 0">
            <v:imagedata r:id="rId4" o:title=""/>
            <w10:wrap type="tight"/>
          </v:shape>
        </w:pict>
      </w:r>
    </w:p>
    <w:p w:rsidR="00FA21BC" w:rsidRDefault="00FA21BC" w:rsidP="00DE0AF2">
      <w:pPr>
        <w:jc w:val="both"/>
      </w:pPr>
      <w:r>
        <w:t xml:space="preserve">      В школьном музее я прочитал  статью «Мать моя - Родина»</w:t>
      </w:r>
      <w:r w:rsidRPr="00570141">
        <w:t xml:space="preserve"> </w:t>
      </w:r>
      <w:r>
        <w:t xml:space="preserve">газета «Знамя труда» от 29 февраля 1988 год. Автор  пишет о  базойцах, которые с честью выполнили свой долг перед Родиной в годы войны. В этой статье я нашел информацию о прабабушке и прадедушке: </w:t>
      </w:r>
    </w:p>
    <w:p w:rsidR="00FA21BC" w:rsidRDefault="00FA21BC" w:rsidP="00DE0AF2">
      <w:pPr>
        <w:jc w:val="both"/>
      </w:pPr>
      <w:r>
        <w:t xml:space="preserve">       «Иван Михайлович Кантаев освобождал Будапешт. Его жена Анна Сергеевна также с оружием в руках защищала Родину. Немало фашистских самолетов было сбито женской зенитной батареей, в которой несла она службу»</w:t>
      </w:r>
    </w:p>
    <w:p w:rsidR="00FA21BC" w:rsidRDefault="00FA21BC" w:rsidP="00DE0AF2">
      <w:pPr>
        <w:jc w:val="both"/>
      </w:pPr>
    </w:p>
    <w:p w:rsidR="00FA21BC" w:rsidRDefault="00FA21BC" w:rsidP="00DE0AF2"/>
    <w:p w:rsidR="00FA21BC" w:rsidRDefault="00FA21BC" w:rsidP="00DE0AF2">
      <w:r>
        <w:rPr>
          <w:noProof/>
        </w:rPr>
        <w:pict>
          <v:shape id="Рисунок 3" o:spid="_x0000_s1027" type="#_x0000_t75" alt="Кантаев и" style="position:absolute;margin-left:0;margin-top:5.45pt;width:128.25pt;height:156pt;z-index:-251657216;visibility:visible" wrapcoords="-126 0 -126 21496 21600 21496 21600 0 -126 0">
            <v:imagedata r:id="rId5" o:title=""/>
            <w10:wrap type="tight"/>
          </v:shape>
        </w:pict>
      </w:r>
    </w:p>
    <w:p w:rsidR="00FA21BC" w:rsidRDefault="00FA21BC" w:rsidP="00DE0AF2">
      <w:r>
        <w:t xml:space="preserve"> В сборнике «Отвага в бою, доблесть в труде 1941-1945» Том </w:t>
      </w:r>
      <w:r>
        <w:rPr>
          <w:lang w:val="en-US"/>
        </w:rPr>
        <w:t>I</w:t>
      </w:r>
      <w:r>
        <w:t>. 2009г я  нашел информацию о моей прабабушке:</w:t>
      </w:r>
    </w:p>
    <w:p w:rsidR="00FA21BC" w:rsidRDefault="00FA21BC" w:rsidP="00DE0AF2">
      <w:r>
        <w:t xml:space="preserve"> «Анухина Анна Сергеевна. 19.08.1915г.р. Призвана Кожевниковским РВК 12.07.1943г. После войны работала продавцом в с.Базой. Награждена юбилейными наградами. Умерла 22.06.1993г. Похоронена в с.Базой»   </w:t>
      </w:r>
    </w:p>
    <w:p w:rsidR="00FA21BC" w:rsidRDefault="00FA21BC" w:rsidP="00DE0AF2">
      <w:r>
        <w:t xml:space="preserve">               </w:t>
      </w:r>
    </w:p>
    <w:p w:rsidR="00FA21BC" w:rsidRDefault="00FA21BC" w:rsidP="00DE0AF2">
      <w:pPr>
        <w:jc w:val="both"/>
      </w:pPr>
      <w:r>
        <w:t xml:space="preserve">   </w:t>
      </w:r>
    </w:p>
    <w:p w:rsidR="00FA21BC" w:rsidRPr="00DE0AF2" w:rsidRDefault="00FA21BC" w:rsidP="00DE0AF2">
      <w:pPr>
        <w:jc w:val="both"/>
      </w:pPr>
      <w:r>
        <w:t xml:space="preserve"> Об Иване Михайловиче в этом сборнике нет информации, потому что, после смерти жены в 1993 году  он уехал к сыну в г. Берск. Скорее всего, его имя  занесено в Книгу памяти (Новосибирская область). </w:t>
      </w:r>
    </w:p>
    <w:p w:rsidR="00FA21BC" w:rsidRPr="00F41DC5" w:rsidRDefault="00FA21BC" w:rsidP="00DE0AF2">
      <w:pPr>
        <w:jc w:val="both"/>
        <w:rPr>
          <w:b/>
        </w:rPr>
      </w:pPr>
      <w:r w:rsidRPr="00F12489">
        <w:rPr>
          <w:b/>
          <w:noProof/>
        </w:rPr>
        <w:pict>
          <v:shape id="Рисунок 1" o:spid="_x0000_i1025" type="#_x0000_t75" style="width:228pt;height:174.75pt;visibility:visible">
            <v:imagedata r:id="rId6" o:title=""/>
          </v:shape>
        </w:pict>
      </w:r>
      <w:r w:rsidRPr="00470C3E">
        <w:rPr>
          <w:noProof/>
        </w:rPr>
        <w:t xml:space="preserve"> </w:t>
      </w:r>
      <w:r w:rsidRPr="00F12489">
        <w:rPr>
          <w:b/>
          <w:noProof/>
        </w:rPr>
        <w:pict>
          <v:shape id="Рисунок 2" o:spid="_x0000_i1026" type="#_x0000_t75" style="width:159.75pt;height:195pt;visibility:visible">
            <v:imagedata r:id="rId7" o:title=""/>
          </v:shape>
        </w:pict>
      </w:r>
    </w:p>
    <w:p w:rsidR="00FA21BC" w:rsidRPr="00F41DC5" w:rsidRDefault="00FA21BC" w:rsidP="00DE0AF2">
      <w:pPr>
        <w:jc w:val="both"/>
        <w:rPr>
          <w:b/>
        </w:rPr>
      </w:pPr>
    </w:p>
    <w:p w:rsidR="00FA21BC" w:rsidRDefault="00FA21BC" w:rsidP="00DE0AF2">
      <w:pPr>
        <w:jc w:val="both"/>
        <w:rPr>
          <w:b/>
        </w:rPr>
      </w:pPr>
      <w:r w:rsidRPr="00396AAA">
        <w:rPr>
          <w:b/>
        </w:rPr>
        <w:t>Второй этап исследования</w:t>
      </w:r>
    </w:p>
    <w:p w:rsidR="00FA21BC" w:rsidRPr="00D540F6" w:rsidRDefault="00FA21BC" w:rsidP="00DE0AF2">
      <w:pPr>
        <w:jc w:val="center"/>
        <w:rPr>
          <w:b/>
          <w:u w:val="single"/>
        </w:rPr>
      </w:pPr>
      <w:r w:rsidRPr="00D540F6">
        <w:rPr>
          <w:b/>
          <w:u w:val="single"/>
        </w:rPr>
        <w:t>Воспоминания бабушки</w:t>
      </w:r>
    </w:p>
    <w:p w:rsidR="00FA21BC" w:rsidRPr="00B90645" w:rsidRDefault="00FA21BC" w:rsidP="00DE0AF2">
      <w:pPr>
        <w:jc w:val="both"/>
        <w:rPr>
          <w:b/>
        </w:rPr>
      </w:pPr>
    </w:p>
    <w:p w:rsidR="00FA21BC" w:rsidRDefault="00FA21BC" w:rsidP="00DE0AF2">
      <w:pPr>
        <w:jc w:val="both"/>
      </w:pPr>
      <w:r>
        <w:t>Единственный человек, который может рассказать о моих родственниках и ответить на все интересующие меня вопросы,  моя бабушка, Корнева Галина Ивановна.</w:t>
      </w:r>
    </w:p>
    <w:p w:rsidR="00FA21BC" w:rsidRPr="00470C3E" w:rsidRDefault="00FA21BC" w:rsidP="00DE0AF2">
      <w:pPr>
        <w:jc w:val="center"/>
        <w:rPr>
          <w:lang w:val="en-US"/>
        </w:rPr>
      </w:pPr>
      <w:r>
        <w:rPr>
          <w:noProof/>
        </w:rPr>
        <w:pict>
          <v:shape id="Рисунок 4" o:spid="_x0000_i1027" type="#_x0000_t75" alt="Вечер 2013 059" style="width:265.5pt;height:199.5pt;visibility:visible">
            <v:imagedata r:id="rId8" o:title=""/>
          </v:shape>
        </w:pict>
      </w:r>
    </w:p>
    <w:p w:rsidR="00FA21BC" w:rsidRPr="0022772F" w:rsidRDefault="00FA21BC" w:rsidP="00DE0AF2">
      <w:pPr>
        <w:jc w:val="center"/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 xml:space="preserve">Я и моя  бабушка Корнева Г.И. </w:t>
      </w:r>
      <w:r w:rsidRPr="0022772F">
        <w:rPr>
          <w:b/>
          <w:i/>
          <w:sz w:val="22"/>
          <w:szCs w:val="22"/>
        </w:rPr>
        <w:t xml:space="preserve"> в</w:t>
      </w:r>
      <w:r>
        <w:rPr>
          <w:b/>
          <w:i/>
          <w:sz w:val="22"/>
          <w:szCs w:val="22"/>
        </w:rPr>
        <w:t xml:space="preserve"> </w:t>
      </w:r>
      <w:r w:rsidRPr="0022772F">
        <w:rPr>
          <w:b/>
          <w:i/>
          <w:sz w:val="22"/>
          <w:szCs w:val="22"/>
        </w:rPr>
        <w:t xml:space="preserve"> школьном музее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</w:pPr>
      <w:r>
        <w:t xml:space="preserve">Чтобы узнать достоверную и подробную информацию, я составил вопросы и пошел к бабушке. </w:t>
      </w:r>
    </w:p>
    <w:p w:rsidR="00FA21BC" w:rsidRDefault="00FA21BC" w:rsidP="00DE0AF2">
      <w:pPr>
        <w:jc w:val="center"/>
      </w:pPr>
      <w:r>
        <w:t>Вопросы</w:t>
      </w:r>
    </w:p>
    <w:p w:rsidR="00FA21BC" w:rsidRDefault="00FA21BC" w:rsidP="00DE0AF2">
      <w:pPr>
        <w:jc w:val="both"/>
      </w:pPr>
      <w:r>
        <w:t>1.Дата рождения Иван Михайловича и Анны Сергеевны.</w:t>
      </w:r>
    </w:p>
    <w:p w:rsidR="00FA21BC" w:rsidRDefault="00FA21BC" w:rsidP="00DE0AF2">
      <w:pPr>
        <w:jc w:val="both"/>
      </w:pPr>
      <w:r>
        <w:t>2.Место рождения.</w:t>
      </w:r>
    </w:p>
    <w:p w:rsidR="00FA21BC" w:rsidRDefault="00FA21BC" w:rsidP="00DE0AF2">
      <w:pPr>
        <w:jc w:val="both"/>
      </w:pPr>
      <w:r>
        <w:t>3.Семья.</w:t>
      </w:r>
    </w:p>
    <w:p w:rsidR="00FA21BC" w:rsidRDefault="00FA21BC" w:rsidP="00DE0AF2">
      <w:pPr>
        <w:jc w:val="both"/>
      </w:pPr>
      <w:r>
        <w:t>4.Образование.</w:t>
      </w:r>
    </w:p>
    <w:p w:rsidR="00FA21BC" w:rsidRDefault="00FA21BC" w:rsidP="00DE0AF2">
      <w:pPr>
        <w:jc w:val="both"/>
      </w:pPr>
      <w:r>
        <w:t>5.Когда призвали на фронт?</w:t>
      </w:r>
    </w:p>
    <w:p w:rsidR="00FA21BC" w:rsidRDefault="00FA21BC" w:rsidP="00DE0AF2">
      <w:pPr>
        <w:jc w:val="both"/>
      </w:pPr>
      <w:r>
        <w:t>6.Где воевали, в каком звании, были ли ранены?</w:t>
      </w:r>
    </w:p>
    <w:p w:rsidR="00FA21BC" w:rsidRDefault="00FA21BC" w:rsidP="00DE0AF2">
      <w:pPr>
        <w:jc w:val="both"/>
      </w:pPr>
      <w:r>
        <w:t>7. Какими орденами и медалями награждены?</w:t>
      </w:r>
    </w:p>
    <w:p w:rsidR="00FA21BC" w:rsidRDefault="00FA21BC" w:rsidP="00DE0AF2">
      <w:pPr>
        <w:jc w:val="both"/>
      </w:pPr>
      <w:r>
        <w:t>8. Что рассказывали о войне своим детям?</w:t>
      </w:r>
    </w:p>
    <w:p w:rsidR="00FA21BC" w:rsidRDefault="00FA21BC" w:rsidP="00DE0AF2">
      <w:pPr>
        <w:jc w:val="both"/>
      </w:pPr>
      <w:r>
        <w:t>9. Когда были демобилизованы?</w:t>
      </w:r>
    </w:p>
    <w:p w:rsidR="00FA21BC" w:rsidRDefault="00FA21BC" w:rsidP="00DE0AF2">
      <w:pPr>
        <w:jc w:val="both"/>
      </w:pPr>
      <w:r>
        <w:t>10. Где познакомились?</w:t>
      </w:r>
    </w:p>
    <w:p w:rsidR="00FA21BC" w:rsidRDefault="00FA21BC" w:rsidP="00DE0AF2">
      <w:pPr>
        <w:jc w:val="both"/>
      </w:pPr>
      <w:r>
        <w:t>11.Кем работали после войны? Как жила молодая семья?</w:t>
      </w:r>
    </w:p>
    <w:p w:rsidR="00FA21BC" w:rsidRDefault="00FA21BC" w:rsidP="00DE0AF2">
      <w:pPr>
        <w:jc w:val="both"/>
      </w:pPr>
      <w:r>
        <w:t>12.Чем занимались в свободное от работы время?</w:t>
      </w:r>
    </w:p>
    <w:p w:rsidR="00FA21BC" w:rsidRDefault="00FA21BC" w:rsidP="00DE0AF2">
      <w:pPr>
        <w:jc w:val="both"/>
      </w:pPr>
      <w:r>
        <w:t>13.Какие наставления давали своим детям?</w:t>
      </w:r>
    </w:p>
    <w:p w:rsidR="00FA21BC" w:rsidRDefault="00FA21BC" w:rsidP="00DE0AF2">
      <w:pPr>
        <w:jc w:val="both"/>
      </w:pPr>
      <w:r>
        <w:t>14.Беспокоили раны? Дата смерти.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</w:pPr>
      <w:r>
        <w:rPr>
          <w:noProof/>
        </w:rPr>
        <w:pict>
          <v:shape id="Рисунок 5" o:spid="_x0000_i1028" type="#_x0000_t75" alt="Кантаева А" style="width:203.25pt;height:250.5pt;visibility:visible">
            <v:imagedata r:id="rId9" o:title=""/>
          </v:shape>
        </w:pict>
      </w:r>
      <w:r>
        <w:t xml:space="preserve">   </w:t>
      </w:r>
      <w:r>
        <w:rPr>
          <w:noProof/>
        </w:rPr>
        <w:pict>
          <v:shape id="Рисунок 6" o:spid="_x0000_i1029" type="#_x0000_t75" alt="Кантаева А" style="width:211.5pt;height:254.25pt;visibility:visible">
            <v:imagedata r:id="rId10" o:title=""/>
          </v:shape>
        </w:pict>
      </w:r>
    </w:p>
    <w:p w:rsidR="00FA21BC" w:rsidRDefault="00FA21BC" w:rsidP="00DE0AF2">
      <w:pPr>
        <w:jc w:val="both"/>
        <w:rPr>
          <w:i/>
          <w:sz w:val="22"/>
          <w:szCs w:val="22"/>
        </w:rPr>
      </w:pPr>
    </w:p>
    <w:p w:rsidR="00FA21BC" w:rsidRPr="00F41DC5" w:rsidRDefault="00FA21BC" w:rsidP="00DE0AF2">
      <w:pPr>
        <w:jc w:val="center"/>
        <w:rPr>
          <w:b/>
          <w:sz w:val="22"/>
          <w:szCs w:val="22"/>
        </w:rPr>
      </w:pPr>
      <w:r w:rsidRPr="0022772F">
        <w:rPr>
          <w:b/>
          <w:sz w:val="22"/>
          <w:szCs w:val="22"/>
        </w:rPr>
        <w:t>Из воспоминаний Корневой Г.И. о своей маме</w:t>
      </w:r>
    </w:p>
    <w:p w:rsidR="00FA21BC" w:rsidRDefault="00FA21BC" w:rsidP="00DE0AF2">
      <w:pPr>
        <w:jc w:val="both"/>
      </w:pPr>
      <w:r>
        <w:rPr>
          <w:noProof/>
        </w:rPr>
        <w:pict>
          <v:shape id="Рисунок 7" o:spid="_x0000_i1030" type="#_x0000_t75" alt="Кантаева А" style="width:198.75pt;height:266.25pt;visibility:visible">
            <v:imagedata r:id="rId11" o:title=""/>
          </v:shape>
        </w:pict>
      </w:r>
      <w:r w:rsidRPr="006253F1">
        <w:rPr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pict>
          <v:shape id="Рисунок 8" o:spid="_x0000_i1031" type="#_x0000_t75" alt="Кантаева А" style="width:231pt;height:266.25pt;visibility:visible">
            <v:imagedata r:id="rId12" o:title=""/>
          </v:shape>
        </w:pict>
      </w:r>
    </w:p>
    <w:p w:rsidR="00FA21BC" w:rsidRDefault="00FA21BC" w:rsidP="00DE0AF2">
      <w:pPr>
        <w:jc w:val="both"/>
        <w:rPr>
          <w:i/>
          <w:sz w:val="22"/>
          <w:szCs w:val="22"/>
        </w:rPr>
      </w:pPr>
      <w:r w:rsidRPr="00252214">
        <w:rPr>
          <w:i/>
          <w:sz w:val="22"/>
          <w:szCs w:val="22"/>
        </w:rPr>
        <w:t xml:space="preserve">                                          </w:t>
      </w:r>
    </w:p>
    <w:p w:rsidR="00FA21BC" w:rsidRPr="00F41DC5" w:rsidRDefault="00FA21BC" w:rsidP="00DE0AF2">
      <w:pPr>
        <w:jc w:val="center"/>
        <w:rPr>
          <w:b/>
          <w:sz w:val="22"/>
          <w:szCs w:val="22"/>
        </w:rPr>
      </w:pPr>
      <w:r w:rsidRPr="0022772F">
        <w:rPr>
          <w:b/>
          <w:sz w:val="22"/>
          <w:szCs w:val="22"/>
        </w:rPr>
        <w:t>Из воспоминаний Корневой Г.И. о своем отце</w:t>
      </w:r>
    </w:p>
    <w:p w:rsidR="00FA21BC" w:rsidRPr="00F41DC5" w:rsidRDefault="00FA21BC" w:rsidP="00DE0AF2">
      <w:pPr>
        <w:jc w:val="center"/>
        <w:rPr>
          <w:b/>
          <w:sz w:val="22"/>
          <w:szCs w:val="22"/>
        </w:rPr>
      </w:pPr>
    </w:p>
    <w:p w:rsidR="00FA21BC" w:rsidRDefault="00FA21BC" w:rsidP="00DE0AF2">
      <w:pPr>
        <w:rPr>
          <w:b/>
          <w:sz w:val="22"/>
          <w:szCs w:val="22"/>
        </w:rPr>
      </w:pPr>
    </w:p>
    <w:p w:rsidR="00FA21BC" w:rsidRPr="0022772F" w:rsidRDefault="00FA21BC" w:rsidP="00DE0AF2">
      <w:pPr>
        <w:jc w:val="center"/>
        <w:rPr>
          <w:b/>
          <w:sz w:val="22"/>
          <w:szCs w:val="22"/>
        </w:rPr>
      </w:pPr>
    </w:p>
    <w:p w:rsidR="00FA21BC" w:rsidRPr="00BD4014" w:rsidRDefault="00FA21BC" w:rsidP="00DE0AF2">
      <w:pPr>
        <w:jc w:val="both"/>
        <w:rPr>
          <w:b/>
        </w:rPr>
      </w:pPr>
    </w:p>
    <w:p w:rsidR="00FA21BC" w:rsidRPr="00BD4014" w:rsidRDefault="00FA21BC" w:rsidP="00DE0AF2">
      <w:pPr>
        <w:jc w:val="both"/>
        <w:rPr>
          <w:b/>
        </w:rPr>
      </w:pPr>
    </w:p>
    <w:p w:rsidR="00FA21BC" w:rsidRPr="00F41DC5" w:rsidRDefault="00FA21BC" w:rsidP="00DE0AF2">
      <w:pPr>
        <w:jc w:val="both"/>
        <w:rPr>
          <w:b/>
        </w:rPr>
      </w:pPr>
      <w:r w:rsidRPr="00F41DC5">
        <w:rPr>
          <w:b/>
        </w:rPr>
        <w:t xml:space="preserve">И вот что бабушка рассказала: 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</w:pPr>
      <w:r>
        <w:rPr>
          <w:noProof/>
        </w:rPr>
        <w:pict>
          <v:shape id="Рисунок 4" o:spid="_x0000_s1028" type="#_x0000_t75" style="position:absolute;left:0;text-align:left;margin-left:5.7pt;margin-top:-.5pt;width:184.5pt;height:241.5pt;z-index:-251656192;visibility:visible" wrapcoords="-88 0 -88 21533 21600 21533 21600 0 -88 0">
            <v:imagedata r:id="rId13" o:title=""/>
            <w10:wrap type="tight"/>
          </v:shape>
        </w:pict>
      </w:r>
      <w:r>
        <w:rPr>
          <w:b/>
        </w:rPr>
        <w:t xml:space="preserve"> </w:t>
      </w:r>
      <w:r w:rsidRPr="00600175">
        <w:rPr>
          <w:b/>
        </w:rPr>
        <w:t>Кантаев Иван Михайлович</w:t>
      </w:r>
      <w:r>
        <w:t xml:space="preserve"> родился 11 сентября 1924 года в с.Базой. в крестьянской семье Кантаева Михаила Андриановича и Кантаевой ( Макеевой) Прасковьи Степановны. В семье было 7 детей: Захар, Александра, Тимофей, Иван, двойняшки Татьяна и Александра, Виктор. Мой прадед после окончания 3 классов наравне со взрослыми  работал разнорабочим в колхозе. </w:t>
      </w:r>
    </w:p>
    <w:p w:rsidR="00FA21BC" w:rsidRDefault="00FA21BC" w:rsidP="00DE0AF2">
      <w:pPr>
        <w:jc w:val="both"/>
      </w:pPr>
      <w:r>
        <w:t xml:space="preserve">   Перед войной учился на тракториста.</w:t>
      </w:r>
      <w:r w:rsidRPr="00902AC1">
        <w:t xml:space="preserve"> </w:t>
      </w:r>
      <w:r>
        <w:t xml:space="preserve">Гражданская специальность Ивана – шофер </w:t>
      </w:r>
      <w:r>
        <w:rPr>
          <w:lang w:val="en-US"/>
        </w:rPr>
        <w:t>III</w:t>
      </w:r>
      <w:r>
        <w:t xml:space="preserve"> класса.  Полученные специальности в мирное время пригодилась прадеду на войне.  В 18 лет его  призвали на фронт 14.08.1942г. Колыванским военкоматом. С 7 июля 1943 года по 9 мая 1945 года  находился в составе механизированной бригады 9 танкового полка.</w:t>
      </w:r>
    </w:p>
    <w:p w:rsidR="00FA21BC" w:rsidRDefault="00FA21BC" w:rsidP="00DE0AF2">
      <w:pPr>
        <w:jc w:val="both"/>
      </w:pPr>
      <w:r>
        <w:t xml:space="preserve">Иван Михайлович ездил на  ГАЗ -2А,  машину называли в народе «полуторка», потому что, она могла везти полторы тонны груза, кабина была сделана из фанеры. Прадед освобождал Украину, Венгрию, Австрию, Румынию от фашистских оккупантов.  Свое беспримерное  мужество проявил в боях за Будапешт. В бою 18 апреля 1943 года был ранен в руку. </w:t>
      </w:r>
    </w:p>
    <w:p w:rsidR="00FA21BC" w:rsidRDefault="00FA21BC" w:rsidP="00DE0AF2">
      <w:pPr>
        <w:jc w:val="both"/>
      </w:pPr>
      <w:r>
        <w:t xml:space="preserve">   О войне  не рассказывал, слишком это были для него тяжелые воспоминания. Говорил, как  дважды они попадали в окружение, в это время матери пришла похоронка на сына. Рассказывал, как из противотанкового ружья (ПТР) сбил немецкий самолет.</w:t>
      </w:r>
    </w:p>
    <w:p w:rsidR="00FA21BC" w:rsidRDefault="00FA21BC" w:rsidP="00DE0AF2">
      <w:pPr>
        <w:jc w:val="both"/>
      </w:pPr>
      <w:r>
        <w:t xml:space="preserve">    После окончания войны служил в армии еще 2 года. Домой вернулся Иван Михайлович 24 мая 1947 года в звании сержанта.</w:t>
      </w:r>
    </w:p>
    <w:p w:rsidR="00FA21BC" w:rsidRDefault="00FA21BC" w:rsidP="00DE0AF2">
      <w:pPr>
        <w:jc w:val="both"/>
      </w:pPr>
      <w:r>
        <w:t xml:space="preserve">    За боевые заслуги прадед  награжден орденом «Красной Звезды», медалью «За взятие Будапешта»,« За победу над Германией». </w:t>
      </w:r>
    </w:p>
    <w:p w:rsidR="00FA21BC" w:rsidRDefault="00FA21BC" w:rsidP="00DE0AF2">
      <w:pPr>
        <w:jc w:val="both"/>
        <w:rPr>
          <w:b/>
        </w:rPr>
      </w:pPr>
    </w:p>
    <w:p w:rsidR="00FA21BC" w:rsidRDefault="00FA21BC" w:rsidP="00DE0AF2">
      <w:pPr>
        <w:jc w:val="both"/>
        <w:rPr>
          <w:b/>
        </w:rPr>
      </w:pPr>
      <w:r>
        <w:rPr>
          <w:noProof/>
        </w:rPr>
        <w:pict>
          <v:shape id="Рисунок 9" o:spid="_x0000_i1032" type="#_x0000_t75" alt="Кантаева А" style="width:443.25pt;height:170.25pt;visibility:visible">
            <v:imagedata r:id="rId14" o:title=""/>
          </v:shape>
        </w:pict>
      </w:r>
    </w:p>
    <w:p w:rsidR="00FA21BC" w:rsidRDefault="00FA21BC" w:rsidP="00DE0AF2">
      <w:pPr>
        <w:jc w:val="both"/>
      </w:pPr>
      <w:r>
        <w:rPr>
          <w:b/>
        </w:rPr>
        <w:t>Кантаева (</w:t>
      </w:r>
      <w:r w:rsidRPr="00B028AB">
        <w:rPr>
          <w:b/>
        </w:rPr>
        <w:t xml:space="preserve">Анухина) Анна Сергеевна </w:t>
      </w:r>
      <w:r>
        <w:rPr>
          <w:b/>
        </w:rPr>
        <w:t xml:space="preserve"> </w:t>
      </w:r>
      <w:r w:rsidRPr="00B028AB">
        <w:t>родилась 19 августа</w:t>
      </w:r>
      <w:r>
        <w:rPr>
          <w:b/>
        </w:rPr>
        <w:t xml:space="preserve"> </w:t>
      </w:r>
      <w:r w:rsidRPr="00B028AB">
        <w:t>1918 года</w:t>
      </w:r>
      <w:r>
        <w:t xml:space="preserve">  Курганская область, Половинский район, с.Половина в семье Анухина Сергея Степановича и Агафьи Артемьевы.  В семье было 5 детей: Иван, Спиридон, Домна, Анна, Емельян.</w:t>
      </w:r>
    </w:p>
    <w:p w:rsidR="00FA21BC" w:rsidRDefault="00FA21BC" w:rsidP="00DE0AF2">
      <w:pPr>
        <w:jc w:val="both"/>
      </w:pPr>
      <w:r>
        <w:t xml:space="preserve">   На Родине Анна получила начальное образование 3 класса. Семью Анухиных раскулачили, потому что у них была лобогрейка и сноповязалка. Прабабушке  было 13 лет. Сначала их выселили  из большого дома в маленькую избушку. Затем и вовсе сослали на «копи», где семья жила в шалаше.</w:t>
      </w:r>
      <w:r w:rsidRPr="00AF5F15">
        <w:t xml:space="preserve"> В Толковом словаре русского языка </w:t>
      </w:r>
      <w:r>
        <w:t>С.И.Ожегова слово «копи</w:t>
      </w:r>
      <w:r w:rsidRPr="00AF5F15">
        <w:t>»</w:t>
      </w:r>
      <w:r>
        <w:t xml:space="preserve">, устаревшее «копь» то же, что рудник.  На Урале зимы были холодные, и выжить зимой в шалашах было не реально. С «копей» ссыльные стали бежать по одному кто куда. На месте тех «копей» позже вырос город Копейск (Челябинская область) . </w:t>
      </w:r>
    </w:p>
    <w:p w:rsidR="00FA21BC" w:rsidRDefault="00FA21BC" w:rsidP="00DE0AF2">
      <w:pPr>
        <w:jc w:val="both"/>
      </w:pPr>
      <w:r>
        <w:t>В похозяйственных книгах с. Базой за 1943-1945гг числится двор Анухина Сергея Степановича 1884г.р. и  Агафьи Артемьевны 1884г.р.</w:t>
      </w:r>
      <w:r w:rsidRPr="003F7982">
        <w:t xml:space="preserve"> </w:t>
      </w:r>
      <w:r>
        <w:t>Так появились Анухины в Базое.</w:t>
      </w:r>
    </w:p>
    <w:p w:rsidR="00FA21BC" w:rsidRPr="00F41DC5" w:rsidRDefault="00FA21BC" w:rsidP="00DE0AF2">
      <w:pPr>
        <w:jc w:val="both"/>
      </w:pPr>
      <w:r>
        <w:t xml:space="preserve"> </w:t>
      </w:r>
      <w:r w:rsidRPr="00F41DC5">
        <w:t>(</w:t>
      </w:r>
      <w:r w:rsidRPr="009A5977">
        <w:t xml:space="preserve"> </w:t>
      </w:r>
      <w:r>
        <w:t>Ф</w:t>
      </w:r>
      <w:r w:rsidRPr="0001223B">
        <w:t>44</w:t>
      </w:r>
      <w:r>
        <w:t>.ОП</w:t>
      </w:r>
      <w:r w:rsidRPr="0001223B">
        <w:t>1</w:t>
      </w:r>
      <w:r>
        <w:t>.Д</w:t>
      </w:r>
      <w:r w:rsidRPr="0001223B">
        <w:t>1</w:t>
      </w:r>
      <w:r w:rsidRPr="00F41DC5">
        <w:t>)</w:t>
      </w:r>
    </w:p>
    <w:p w:rsidR="00FA21BC" w:rsidRDefault="00FA21BC" w:rsidP="00DE0AF2">
      <w:pPr>
        <w:jc w:val="both"/>
      </w:pPr>
      <w:r>
        <w:t xml:space="preserve">Брат Емельян помог Анне отучиться на бухгалтера в Новосибирске. По распределению она попала в Новопокровку. На фронт была призвана  Кожевниковским военкоматом. В военном билете прабабушки  записано: 12.07.43г. призвана по мобилизации и зачислена в кадровый состав Красной армии, воевала в 215 армии запасного стрелкового полка в звании рядовой. </w:t>
      </w:r>
    </w:p>
    <w:p w:rsidR="00FA21BC" w:rsidRDefault="00FA21BC" w:rsidP="00DE0AF2">
      <w:pPr>
        <w:jc w:val="both"/>
      </w:pPr>
      <w:r>
        <w:t>28.07.43г. зачислена в воинскую часть 36308 телефонисткой;</w:t>
      </w:r>
    </w:p>
    <w:p w:rsidR="00FA21BC" w:rsidRDefault="00FA21BC" w:rsidP="00DE0AF2">
      <w:pPr>
        <w:jc w:val="both"/>
      </w:pPr>
      <w:r>
        <w:t xml:space="preserve">20.02.44г. переведена в воинскую часть 38182 телефонисткой; </w:t>
      </w:r>
    </w:p>
    <w:p w:rsidR="00FA21BC" w:rsidRDefault="00FA21BC" w:rsidP="00DE0AF2">
      <w:pPr>
        <w:jc w:val="both"/>
      </w:pPr>
      <w:r>
        <w:t xml:space="preserve">06.04.44г. переведена в воинскую часть 06572 телефонисткой; </w:t>
      </w:r>
    </w:p>
    <w:p w:rsidR="00FA21BC" w:rsidRDefault="00FA21BC" w:rsidP="00DE0AF2">
      <w:pPr>
        <w:jc w:val="both"/>
      </w:pPr>
      <w:r>
        <w:t xml:space="preserve">    Анна Сергеевна рассказывала о том, как тяжело было женщинам на войне. Помимо основной должности они валили лес, таскали тяжелые бревна, а еще нужно было постоянно находиться на связи. В Киеве была зенитчицей. Зимой простудилась и сильно заболела.</w:t>
      </w:r>
      <w:r w:rsidRPr="003F7982">
        <w:t xml:space="preserve"> </w:t>
      </w:r>
      <w:r>
        <w:t xml:space="preserve">Началось осложнение, в  результате  оглохла на одно ухо. Прабабушку признали годной к нестроевой службе.    </w:t>
      </w:r>
    </w:p>
    <w:p w:rsidR="00FA21BC" w:rsidRDefault="00FA21BC" w:rsidP="00DE0AF2">
      <w:pPr>
        <w:jc w:val="both"/>
      </w:pPr>
      <w:r>
        <w:rPr>
          <w:noProof/>
        </w:rPr>
        <w:pict>
          <v:shape id="Рисунок 10" o:spid="_x0000_i1033" type="#_x0000_t75" alt="Кантаева 21" style="width:450pt;height:176.25pt;visibility:visible">
            <v:imagedata r:id="rId15" o:title=""/>
          </v:shape>
        </w:pict>
      </w:r>
    </w:p>
    <w:p w:rsidR="00FA21BC" w:rsidRDefault="00FA21BC" w:rsidP="00DE0AF2">
      <w:pPr>
        <w:jc w:val="both"/>
      </w:pP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10.04.44г. уволена ВВК  Московского военно-пересыльного  пункта;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13.05.44г. взята на учет в Кожевниковском РВК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 xml:space="preserve"> Награждена медалью « За победу над Германией» и юбилейными медалями.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</w:pPr>
      <w:r>
        <w:t xml:space="preserve">   Фронтовики  встретились в Базое в 1947 году.Так появилась молодая семья. В 1948 году родилась дочка -  моя бабушка Галина Ивановна, а в 1956 году сын Сергей. </w:t>
      </w:r>
    </w:p>
    <w:p w:rsidR="00FA21BC" w:rsidRDefault="00FA21BC" w:rsidP="00DE0AF2">
      <w:pPr>
        <w:jc w:val="both"/>
      </w:pPr>
      <w:r>
        <w:t xml:space="preserve">    После войны жилось трудно. В колхозе работали за палочки (трудодни). После уборочной на заработанные трудодни давали зерно. Зерно мололи на мельнице. Из муки пекли хлеб, а отрубями кормили скот. Молодые держали небольшое хозяйство: корову, две свиньи и курочек. Подспорьем для семьи во все года был кедровый орех. Прадед очень хорошо лазил по кедрам, родственники едва успевали за ним собирать шишки.</w:t>
      </w:r>
    </w:p>
    <w:p w:rsidR="00FA21BC" w:rsidRDefault="00FA21BC" w:rsidP="00DE0AF2">
      <w:pPr>
        <w:jc w:val="both"/>
      </w:pPr>
      <w:r>
        <w:t>В Базое на берегу Кинды была поставлена  электростанция, которая работала на солярке. Прадед  работал  электриком, проводил свет в дома односельчан.</w:t>
      </w:r>
      <w:r w:rsidRPr="0030793A">
        <w:t xml:space="preserve"> </w:t>
      </w:r>
      <w:r>
        <w:t>После войны за добросовестный труд  ему вручили орден «Трудового Красного знамени». Вся его трудовая жизнь, была связана с техникой, до самой пенсии он  работал  водителем.</w:t>
      </w:r>
    </w:p>
    <w:p w:rsidR="00FA21BC" w:rsidRDefault="00FA21BC" w:rsidP="00DE0AF2">
      <w:pPr>
        <w:jc w:val="both"/>
      </w:pPr>
      <w:r>
        <w:t xml:space="preserve">    Прабабушка после войны работала бухгалтером, продавцом в сельпо (магазин), буфетчицей в Базойской школе. </w:t>
      </w:r>
    </w:p>
    <w:p w:rsidR="00FA21BC" w:rsidRDefault="00FA21BC" w:rsidP="00DE0AF2">
      <w:pPr>
        <w:jc w:val="both"/>
      </w:pPr>
      <w:r>
        <w:t xml:space="preserve">    Выпускники школы вспоминали, какими вкусными булочками  кормила их Анна Сергеевна в школьном буфете.  Действительно  булочки и пироги у нее получались отменные. У нее было любимое увлечение не для сибирских женщин - выращивать разные сорта арбузов. </w:t>
      </w:r>
    </w:p>
    <w:p w:rsidR="00FA21BC" w:rsidRDefault="00FA21BC" w:rsidP="00DE0AF2">
      <w:pPr>
        <w:jc w:val="both"/>
      </w:pPr>
      <w:r>
        <w:t xml:space="preserve">     Прабабушка  и прадед говорили своим  детям, чтобы они  не обращали внимание на </w:t>
      </w:r>
    </w:p>
    <w:p w:rsidR="00FA21BC" w:rsidRDefault="00FA21BC" w:rsidP="00DE0AF2">
      <w:pPr>
        <w:jc w:val="both"/>
      </w:pPr>
      <w:r>
        <w:t>сплетни, берегли свое здоровье, жили честно и были примером для своих детей.</w:t>
      </w:r>
    </w:p>
    <w:p w:rsidR="00FA21BC" w:rsidRDefault="00FA21BC" w:rsidP="00DE0AF2">
      <w:pPr>
        <w:jc w:val="both"/>
      </w:pPr>
      <w:r>
        <w:t>Они прожили вместе 46 лет, как говориться, душа в душу.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  <w:rPr>
          <w:b/>
        </w:rPr>
      </w:pPr>
      <w:r>
        <w:rPr>
          <w:b/>
        </w:rPr>
        <w:t>Третий</w:t>
      </w:r>
      <w:r w:rsidRPr="00396AAA">
        <w:rPr>
          <w:b/>
        </w:rPr>
        <w:t xml:space="preserve"> этап исследования</w:t>
      </w:r>
    </w:p>
    <w:p w:rsidR="00FA21BC" w:rsidRDefault="00FA21BC" w:rsidP="00DE0AF2">
      <w:pPr>
        <w:jc w:val="center"/>
        <w:rPr>
          <w:b/>
          <w:u w:val="single"/>
        </w:rPr>
      </w:pPr>
      <w:r w:rsidRPr="00D540F6">
        <w:rPr>
          <w:b/>
          <w:u w:val="single"/>
        </w:rPr>
        <w:t>Семейный архив</w:t>
      </w:r>
    </w:p>
    <w:p w:rsidR="00FA21BC" w:rsidRDefault="00FA21BC" w:rsidP="00DE0AF2">
      <w:pPr>
        <w:jc w:val="center"/>
        <w:rPr>
          <w:b/>
          <w:u w:val="single"/>
        </w:rPr>
      </w:pPr>
    </w:p>
    <w:p w:rsidR="00FA21BC" w:rsidRDefault="00FA21BC" w:rsidP="00DE0AF2">
      <w:pPr>
        <w:jc w:val="center"/>
        <w:rPr>
          <w:b/>
          <w:u w:val="single"/>
        </w:rPr>
      </w:pPr>
      <w:r w:rsidRPr="00F12489">
        <w:rPr>
          <w:b/>
          <w:noProof/>
          <w:u w:val="single"/>
        </w:rPr>
        <w:pict>
          <v:shape id="Рисунок 11" o:spid="_x0000_i1034" type="#_x0000_t75" alt="Корнев Ал 010" style="width:228pt;height:169.5pt;visibility:visible">
            <v:imagedata r:id="rId16" o:title=""/>
          </v:shape>
        </w:pict>
      </w:r>
    </w:p>
    <w:p w:rsidR="00FA21BC" w:rsidRDefault="00FA21BC" w:rsidP="00DE0AF2">
      <w:pPr>
        <w:jc w:val="center"/>
        <w:rPr>
          <w:b/>
          <w:u w:val="single"/>
        </w:rPr>
      </w:pPr>
    </w:p>
    <w:p w:rsidR="00FA21BC" w:rsidRPr="00A46C09" w:rsidRDefault="00FA21BC" w:rsidP="00DE0AF2">
      <w:pPr>
        <w:jc w:val="both"/>
      </w:pPr>
      <w:r>
        <w:t xml:space="preserve">Бабушка показала мне документы и фотографии, которые она бережно хранит. </w:t>
      </w:r>
      <w:r w:rsidRPr="00A46C09">
        <w:t>Я держал в руках военный билет прабабушки</w:t>
      </w:r>
      <w:r>
        <w:t xml:space="preserve"> </w:t>
      </w:r>
      <w:r w:rsidRPr="00A46C09">
        <w:t xml:space="preserve">-  этому историческому документу </w:t>
      </w:r>
      <w:r>
        <w:t xml:space="preserve">более </w:t>
      </w:r>
      <w:r w:rsidRPr="00A46C09">
        <w:t>70 лет.</w:t>
      </w:r>
    </w:p>
    <w:p w:rsidR="00FA21BC" w:rsidRPr="00D540F6" w:rsidRDefault="00FA21BC" w:rsidP="00DE0AF2">
      <w:pPr>
        <w:jc w:val="center"/>
        <w:rPr>
          <w:b/>
          <w:u w:val="single"/>
        </w:rPr>
      </w:pPr>
    </w:p>
    <w:p w:rsidR="00FA21BC" w:rsidRDefault="00FA21BC" w:rsidP="00DE0AF2">
      <w:pPr>
        <w:jc w:val="center"/>
        <w:rPr>
          <w:b/>
        </w:rPr>
      </w:pPr>
      <w:r w:rsidRPr="00F12489">
        <w:rPr>
          <w:b/>
          <w:noProof/>
        </w:rPr>
        <w:pict>
          <v:shape id="Рисунок 13" o:spid="_x0000_i1035" type="#_x0000_t75" alt="Кантаева А" style="width:319.5pt;height:179.25pt;visibility:visible">
            <v:imagedata r:id="rId17" o:title=""/>
          </v:shape>
        </w:pict>
      </w:r>
    </w:p>
    <w:p w:rsidR="00FA21BC" w:rsidRPr="00D540F6" w:rsidRDefault="00FA21BC" w:rsidP="00DE0AF2">
      <w:pPr>
        <w:jc w:val="center"/>
        <w:rPr>
          <w:b/>
          <w:sz w:val="22"/>
          <w:szCs w:val="22"/>
        </w:rPr>
      </w:pPr>
      <w:r w:rsidRPr="00D540F6">
        <w:rPr>
          <w:b/>
          <w:sz w:val="22"/>
          <w:szCs w:val="22"/>
        </w:rPr>
        <w:t>Военный билет</w:t>
      </w:r>
      <w:r>
        <w:rPr>
          <w:b/>
          <w:sz w:val="22"/>
          <w:szCs w:val="22"/>
        </w:rPr>
        <w:t xml:space="preserve"> Кантаевой (</w:t>
      </w:r>
      <w:r w:rsidRPr="00D540F6">
        <w:rPr>
          <w:b/>
          <w:sz w:val="22"/>
          <w:szCs w:val="22"/>
        </w:rPr>
        <w:t>Анухиной</w:t>
      </w:r>
      <w:r>
        <w:rPr>
          <w:b/>
          <w:sz w:val="22"/>
          <w:szCs w:val="22"/>
        </w:rPr>
        <w:t xml:space="preserve">) </w:t>
      </w:r>
      <w:r w:rsidRPr="00D540F6">
        <w:rPr>
          <w:b/>
          <w:sz w:val="22"/>
          <w:szCs w:val="22"/>
        </w:rPr>
        <w:t xml:space="preserve"> Анны Сергеевны</w:t>
      </w:r>
    </w:p>
    <w:p w:rsidR="00FA21BC" w:rsidRPr="00DE0AF2" w:rsidRDefault="00FA21BC" w:rsidP="00DE0AF2">
      <w:pPr>
        <w:jc w:val="center"/>
        <w:rPr>
          <w:b/>
        </w:rPr>
      </w:pPr>
      <w:r>
        <w:rPr>
          <w:noProof/>
        </w:rPr>
        <w:pict>
          <v:shape id="Рисунок 14" o:spid="_x0000_i1036" type="#_x0000_t75" alt="Кантаева А" style="width:309.75pt;height:196.5pt;visibility:visible">
            <v:imagedata r:id="rId18" o:title=""/>
          </v:shape>
        </w:pict>
      </w:r>
    </w:p>
    <w:p w:rsidR="00FA21BC" w:rsidRDefault="00FA21BC" w:rsidP="00DE0AF2">
      <w:pPr>
        <w:jc w:val="center"/>
        <w:rPr>
          <w:b/>
          <w:sz w:val="22"/>
          <w:szCs w:val="22"/>
        </w:rPr>
      </w:pPr>
    </w:p>
    <w:p w:rsidR="00FA21BC" w:rsidRDefault="00FA21BC" w:rsidP="001B5C19">
      <w:pPr>
        <w:jc w:val="center"/>
        <w:rPr>
          <w:b/>
          <w:noProof/>
          <w:sz w:val="22"/>
          <w:szCs w:val="22"/>
        </w:rPr>
      </w:pPr>
      <w:r w:rsidRPr="00F12489">
        <w:rPr>
          <w:b/>
          <w:noProof/>
          <w:sz w:val="22"/>
          <w:szCs w:val="22"/>
        </w:rPr>
        <w:pict>
          <v:shape id="Рисунок 15" o:spid="_x0000_i1037" type="#_x0000_t75" alt="Анухина А" style="width:306pt;height:198pt;visibility:visible">
            <v:imagedata r:id="rId19" o:title=""/>
          </v:shape>
        </w:pict>
      </w:r>
    </w:p>
    <w:p w:rsidR="00FA21BC" w:rsidRDefault="00FA21BC" w:rsidP="001B5C19">
      <w:pPr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 xml:space="preserve">                  На фото Анна Сергеевна                                           Иван Михайлович</w:t>
      </w:r>
    </w:p>
    <w:p w:rsidR="00FA21BC" w:rsidRDefault="00FA21BC" w:rsidP="00DE0AF2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Встреча ветеранов со школьниками в Базойской школе 1985г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  <w:rPr>
          <w:b/>
        </w:rPr>
      </w:pPr>
      <w:r>
        <w:rPr>
          <w:b/>
        </w:rPr>
        <w:t xml:space="preserve">Четвертый </w:t>
      </w:r>
      <w:r w:rsidRPr="00396AAA">
        <w:rPr>
          <w:b/>
        </w:rPr>
        <w:t>этап исследования</w:t>
      </w:r>
    </w:p>
    <w:p w:rsidR="00FA21BC" w:rsidRPr="00DE360F" w:rsidRDefault="00FA21BC" w:rsidP="00DE0AF2">
      <w:pPr>
        <w:jc w:val="center"/>
        <w:rPr>
          <w:b/>
          <w:u w:val="single"/>
        </w:rPr>
      </w:pPr>
      <w:r w:rsidRPr="00D540F6">
        <w:rPr>
          <w:b/>
          <w:u w:val="single"/>
        </w:rPr>
        <w:t>Интернет</w:t>
      </w:r>
    </w:p>
    <w:p w:rsidR="00FA21BC" w:rsidRDefault="00FA21BC" w:rsidP="00DE0AF2">
      <w:pPr>
        <w:jc w:val="both"/>
      </w:pPr>
      <w:r>
        <w:t xml:space="preserve">   Я подумал, если человек участвовал в  военных событиях 1941-1945гг, то он должен быть записан в   документах  ЦАМО </w:t>
      </w:r>
      <w:r w:rsidRPr="000F3C0C">
        <w:t>(</w:t>
      </w:r>
      <w:r>
        <w:t>Центральный архив Министерства обороны). Я зашел на сайт</w:t>
      </w:r>
      <w:r w:rsidRPr="000F3C0C">
        <w:t xml:space="preserve">  </w:t>
      </w:r>
      <w:r w:rsidRPr="000F3C0C">
        <w:rPr>
          <w:lang w:val="en-US"/>
        </w:rPr>
        <w:t>hhhp</w:t>
      </w:r>
      <w:r w:rsidRPr="000F3C0C">
        <w:t xml:space="preserve">:// </w:t>
      </w:r>
      <w:hyperlink r:id="rId20" w:history="1">
        <w:r w:rsidRPr="00ED01C7">
          <w:rPr>
            <w:rStyle w:val="Hyperlink"/>
            <w:lang w:val="en-US"/>
          </w:rPr>
          <w:t>www</w:t>
        </w:r>
        <w:r w:rsidRPr="00ED01C7">
          <w:rPr>
            <w:rStyle w:val="Hyperlink"/>
          </w:rPr>
          <w:t>.</w:t>
        </w:r>
        <w:r w:rsidRPr="00ED01C7">
          <w:rPr>
            <w:rStyle w:val="Hyperlink"/>
            <w:lang w:val="en-US"/>
          </w:rPr>
          <w:t>podvignaroda</w:t>
        </w:r>
        <w:r w:rsidRPr="00ED01C7">
          <w:rPr>
            <w:rStyle w:val="Hyperlink"/>
          </w:rPr>
          <w:t>.</w:t>
        </w:r>
        <w:r w:rsidRPr="00ED01C7">
          <w:rPr>
            <w:rStyle w:val="Hyperlink"/>
            <w:lang w:val="en-US"/>
          </w:rPr>
          <w:t>ru</w:t>
        </w:r>
      </w:hyperlink>
      <w:r>
        <w:t xml:space="preserve">  «Подвиг народа в Великой Отечественной войне 1941-1945гг» </w:t>
      </w:r>
      <w:r w:rsidRPr="000F3C0C">
        <w:t>(</w:t>
      </w:r>
      <w:r>
        <w:t>общедоступный электронный банк документов).</w:t>
      </w:r>
    </w:p>
    <w:p w:rsidR="00FA21BC" w:rsidRDefault="00FA21BC" w:rsidP="00DE0AF2">
      <w:r>
        <w:t>К сожалению, поиск не дал результатов.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center"/>
        <w:rPr>
          <w:b/>
        </w:rPr>
      </w:pPr>
      <w:r w:rsidRPr="00F12489">
        <w:rPr>
          <w:b/>
          <w:noProof/>
        </w:rPr>
        <w:pict>
          <v:shape id="_x0000_i1038" type="#_x0000_t75" style="width:273pt;height:184.5pt;visibility:visible">
            <v:imagedata r:id="rId21" o:title=""/>
          </v:shape>
        </w:pict>
      </w:r>
    </w:p>
    <w:p w:rsidR="00FA21BC" w:rsidRDefault="00FA21BC" w:rsidP="00DE0AF2">
      <w:pPr>
        <w:rPr>
          <w:b/>
        </w:rPr>
      </w:pPr>
    </w:p>
    <w:p w:rsidR="00FA21BC" w:rsidRDefault="00FA21BC" w:rsidP="00DE0AF2">
      <w:pPr>
        <w:rPr>
          <w:b/>
        </w:rPr>
      </w:pPr>
    </w:p>
    <w:p w:rsidR="00FA21BC" w:rsidRPr="009C11C8" w:rsidRDefault="00FA21BC" w:rsidP="00DE0AF2">
      <w:pPr>
        <w:rPr>
          <w:b/>
        </w:rPr>
      </w:pPr>
    </w:p>
    <w:p w:rsidR="00FA21BC" w:rsidRDefault="00FA21BC" w:rsidP="00DE0AF2">
      <w:pPr>
        <w:jc w:val="both"/>
        <w:rPr>
          <w:b/>
        </w:rPr>
      </w:pPr>
      <w:r w:rsidRPr="009C11C8">
        <w:rPr>
          <w:b/>
        </w:rPr>
        <w:t>В результате своего исследования я пришел к выводу:</w:t>
      </w:r>
    </w:p>
    <w:p w:rsidR="00FA21BC" w:rsidRDefault="00FA21BC" w:rsidP="00DE0AF2">
      <w:pPr>
        <w:jc w:val="both"/>
      </w:pPr>
      <w:r>
        <w:t xml:space="preserve">   Мои прабабушка и прадедушка  служили  Отчеству,  трудились в послевоенное время, чтобы их дети, внуки и правнуки сегодня  спокойно спали, реализовывали свои мечты, учились в школе…</w:t>
      </w:r>
    </w:p>
    <w:p w:rsidR="00FA21BC" w:rsidRDefault="00FA21BC" w:rsidP="00DE0AF2">
      <w:pPr>
        <w:jc w:val="both"/>
      </w:pPr>
      <w:r>
        <w:t xml:space="preserve">   Мы не должны о них  забывать!</w:t>
      </w:r>
    </w:p>
    <w:p w:rsidR="00FA21BC" w:rsidRDefault="00FA21BC" w:rsidP="00DE0AF2">
      <w:pPr>
        <w:jc w:val="both"/>
      </w:pPr>
      <w:r>
        <w:t xml:space="preserve">Я горжусь прадедушкой и прабабушкой.  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</w:pPr>
    </w:p>
    <w:p w:rsidR="00FA21BC" w:rsidRDefault="00FA21BC" w:rsidP="00DE0AF2">
      <w:pPr>
        <w:jc w:val="both"/>
      </w:pPr>
    </w:p>
    <w:p w:rsidR="00FA21BC" w:rsidRPr="00F41DC5" w:rsidRDefault="00FA21BC" w:rsidP="00DE0AF2">
      <w:pPr>
        <w:jc w:val="both"/>
      </w:pPr>
    </w:p>
    <w:p w:rsidR="00FA21BC" w:rsidRPr="00F41DC5" w:rsidRDefault="00FA21BC" w:rsidP="00DE0AF2">
      <w:pPr>
        <w:jc w:val="both"/>
      </w:pPr>
    </w:p>
    <w:p w:rsidR="00FA21BC" w:rsidRDefault="00FA21BC" w:rsidP="00DE0AF2">
      <w:pPr>
        <w:jc w:val="center"/>
        <w:rPr>
          <w:b/>
        </w:rPr>
      </w:pPr>
    </w:p>
    <w:p w:rsidR="00FA21BC" w:rsidRPr="00B9078C" w:rsidRDefault="00FA21BC" w:rsidP="00DE0AF2">
      <w:pPr>
        <w:jc w:val="center"/>
        <w:rPr>
          <w:b/>
        </w:rPr>
      </w:pPr>
    </w:p>
    <w:p w:rsidR="00FA21BC" w:rsidRPr="00B9078C" w:rsidRDefault="00FA21BC" w:rsidP="00DE0AF2">
      <w:pPr>
        <w:jc w:val="center"/>
        <w:rPr>
          <w:b/>
        </w:rPr>
      </w:pPr>
      <w:r w:rsidRPr="00B9078C">
        <w:rPr>
          <w:b/>
        </w:rPr>
        <w:t>Литература:</w:t>
      </w:r>
    </w:p>
    <w:p w:rsidR="00FA21BC" w:rsidRDefault="00FA21BC" w:rsidP="00DE0AF2">
      <w:pPr>
        <w:jc w:val="both"/>
      </w:pPr>
      <w:r>
        <w:t xml:space="preserve">       1.Газета «Знамя труда» 29.02.1988г.</w:t>
      </w:r>
    </w:p>
    <w:p w:rsidR="00FA21BC" w:rsidRDefault="00FA21BC" w:rsidP="00DE0AF2">
      <w:pPr>
        <w:ind w:left="426"/>
        <w:jc w:val="both"/>
      </w:pPr>
      <w:r>
        <w:t>2.Сборник «Отвага в бою, доблесть в труде</w:t>
      </w:r>
      <w:r w:rsidRPr="00114E2C">
        <w:t xml:space="preserve"> 1941-1945</w:t>
      </w:r>
      <w:r>
        <w:t xml:space="preserve">гг» Том </w:t>
      </w:r>
      <w:r w:rsidRPr="00114E2C">
        <w:rPr>
          <w:lang w:val="en-US"/>
        </w:rPr>
        <w:t>I</w:t>
      </w:r>
      <w:r>
        <w:t xml:space="preserve">. Томск: </w:t>
      </w:r>
      <w:r>
        <w:rPr>
          <w:lang w:val="en-US"/>
        </w:rPr>
        <w:t>SST</w:t>
      </w:r>
      <w:r>
        <w:t>,2009.-378с.</w:t>
      </w:r>
    </w:p>
    <w:p w:rsidR="00FA21BC" w:rsidRDefault="00FA21BC" w:rsidP="00DE0AF2">
      <w:pPr>
        <w:ind w:left="426"/>
        <w:jc w:val="both"/>
      </w:pPr>
      <w:r>
        <w:t>3.Ожегов С.И Толковый словарь русского языка.-М.: Азбуковник,1999.-944с.</w:t>
      </w:r>
    </w:p>
    <w:p w:rsidR="00FA21BC" w:rsidRDefault="00FA21BC" w:rsidP="00DE0AF2">
      <w:pPr>
        <w:ind w:left="426"/>
        <w:jc w:val="both"/>
      </w:pPr>
    </w:p>
    <w:p w:rsidR="00FA21BC" w:rsidRDefault="00FA21BC" w:rsidP="00DE0AF2">
      <w:pPr>
        <w:ind w:left="426"/>
        <w:jc w:val="both"/>
      </w:pPr>
    </w:p>
    <w:p w:rsidR="00FA21BC" w:rsidRDefault="00FA21BC" w:rsidP="00DE0AF2">
      <w:pPr>
        <w:ind w:left="360"/>
        <w:jc w:val="center"/>
      </w:pPr>
      <w:r w:rsidRPr="00C83E9D">
        <w:rPr>
          <w:b/>
        </w:rPr>
        <w:t>Фонд Кожевниковского архива</w:t>
      </w:r>
    </w:p>
    <w:p w:rsidR="00FA21BC" w:rsidRDefault="00FA21BC" w:rsidP="00DE0AF2">
      <w:pPr>
        <w:ind w:left="360"/>
        <w:jc w:val="both"/>
      </w:pPr>
    </w:p>
    <w:p w:rsidR="00FA21BC" w:rsidRPr="0001223B" w:rsidRDefault="00FA21BC" w:rsidP="00DE0AF2">
      <w:pPr>
        <w:ind w:left="360"/>
        <w:jc w:val="both"/>
      </w:pPr>
      <w:r>
        <w:t>Похозяйственные книги с.Базой 1943-1945гг     Ф</w:t>
      </w:r>
      <w:r w:rsidRPr="0001223B">
        <w:t>44</w:t>
      </w:r>
      <w:r>
        <w:t>.ОП</w:t>
      </w:r>
      <w:r w:rsidRPr="0001223B">
        <w:t>1</w:t>
      </w:r>
      <w:r>
        <w:t>.Д</w:t>
      </w:r>
      <w:r w:rsidRPr="0001223B">
        <w:t>16</w:t>
      </w:r>
    </w:p>
    <w:p w:rsidR="00FA21BC" w:rsidRDefault="00FA21BC" w:rsidP="00DE0AF2">
      <w:pPr>
        <w:ind w:left="360"/>
        <w:jc w:val="both"/>
      </w:pPr>
    </w:p>
    <w:p w:rsidR="00FA21BC" w:rsidRDefault="00FA21BC" w:rsidP="00DE0AF2">
      <w:pPr>
        <w:ind w:left="360"/>
        <w:jc w:val="center"/>
      </w:pPr>
      <w:r w:rsidRPr="00C83E9D">
        <w:rPr>
          <w:b/>
        </w:rPr>
        <w:t xml:space="preserve">Фонд </w:t>
      </w:r>
      <w:r>
        <w:rPr>
          <w:b/>
        </w:rPr>
        <w:t xml:space="preserve"> архива </w:t>
      </w:r>
      <w:r w:rsidRPr="00C83E9D">
        <w:rPr>
          <w:b/>
        </w:rPr>
        <w:t xml:space="preserve">Кожевниковского </w:t>
      </w:r>
      <w:r>
        <w:rPr>
          <w:b/>
        </w:rPr>
        <w:t>РВК</w:t>
      </w:r>
    </w:p>
    <w:p w:rsidR="00FA21BC" w:rsidRDefault="00FA21BC" w:rsidP="00DE0AF2">
      <w:pPr>
        <w:ind w:left="360"/>
        <w:jc w:val="both"/>
      </w:pPr>
    </w:p>
    <w:p w:rsidR="00FA21BC" w:rsidRPr="00C83E9D" w:rsidRDefault="00FA21BC" w:rsidP="00DE0AF2">
      <w:pPr>
        <w:ind w:left="360"/>
        <w:jc w:val="center"/>
        <w:rPr>
          <w:b/>
        </w:rPr>
      </w:pPr>
      <w:r w:rsidRPr="00C83E9D">
        <w:rPr>
          <w:b/>
        </w:rPr>
        <w:t>Воспоминания бабушки Корневой Галины Ивановны.</w:t>
      </w:r>
    </w:p>
    <w:p w:rsidR="00FA21BC" w:rsidRPr="00F41DC5" w:rsidRDefault="00FA21BC" w:rsidP="00DE0AF2">
      <w:pPr>
        <w:jc w:val="both"/>
      </w:pPr>
    </w:p>
    <w:p w:rsidR="00FA21BC" w:rsidRDefault="00FA21BC" w:rsidP="00DE0AF2">
      <w:pPr>
        <w:ind w:left="360"/>
        <w:jc w:val="both"/>
      </w:pPr>
    </w:p>
    <w:p w:rsidR="00FA21BC" w:rsidRPr="00114E2C" w:rsidRDefault="00FA21BC" w:rsidP="00DE0AF2">
      <w:pPr>
        <w:ind w:left="360"/>
        <w:jc w:val="right"/>
        <w:rPr>
          <w:b/>
          <w:u w:val="single"/>
        </w:rPr>
      </w:pPr>
      <w:r w:rsidRPr="00114E2C">
        <w:rPr>
          <w:b/>
          <w:u w:val="single"/>
        </w:rPr>
        <w:t>Приложение к исследовательской работе</w:t>
      </w:r>
    </w:p>
    <w:p w:rsidR="00FA21BC" w:rsidRDefault="00FA21BC" w:rsidP="00DE0AF2">
      <w:pPr>
        <w:ind w:left="360"/>
        <w:jc w:val="both"/>
      </w:pPr>
    </w:p>
    <w:p w:rsidR="00FA21BC" w:rsidRDefault="00FA21BC" w:rsidP="00DE0AF2">
      <w:pPr>
        <w:ind w:left="360"/>
        <w:jc w:val="both"/>
      </w:pPr>
      <w:r>
        <w:rPr>
          <w:noProof/>
        </w:rPr>
        <w:pict>
          <v:shape id="Рисунок 16" o:spid="_x0000_i1039" type="#_x0000_t75" alt="Кантаев и" style="width:357pt;height:213pt;visibility:visible">
            <v:imagedata r:id="rId22" o:title=""/>
          </v:shape>
        </w:pict>
      </w:r>
    </w:p>
    <w:p w:rsidR="00FA21BC" w:rsidRDefault="00FA21BC" w:rsidP="00DE0AF2">
      <w:pPr>
        <w:ind w:left="360"/>
        <w:jc w:val="center"/>
      </w:pPr>
      <w:r>
        <w:t>Справка</w:t>
      </w:r>
    </w:p>
    <w:p w:rsidR="00FA21BC" w:rsidRPr="001B5C19" w:rsidRDefault="00FA21BC" w:rsidP="00DE0AF2">
      <w:pPr>
        <w:ind w:left="360"/>
        <w:jc w:val="both"/>
        <w:rPr>
          <w:i/>
        </w:rPr>
      </w:pPr>
      <w:r w:rsidRPr="001B5C19">
        <w:rPr>
          <w:i/>
        </w:rPr>
        <w:t>Дана красноармейки 546 гр. т. Анухиной Анне Сергеевне</w:t>
      </w:r>
    </w:p>
    <w:p w:rsidR="00FA21BC" w:rsidRPr="001B5C19" w:rsidRDefault="00FA21BC" w:rsidP="00DE0AF2">
      <w:pPr>
        <w:ind w:left="360"/>
        <w:jc w:val="both"/>
        <w:rPr>
          <w:i/>
        </w:rPr>
      </w:pPr>
      <w:r w:rsidRPr="001B5C19">
        <w:rPr>
          <w:i/>
        </w:rPr>
        <w:t>в том, что она за время нахождении на излечении в/ч 34613 с 28/</w:t>
      </w:r>
      <w:r w:rsidRPr="001B5C19">
        <w:rPr>
          <w:i/>
          <w:lang w:val="en-US"/>
        </w:rPr>
        <w:t>III</w:t>
      </w:r>
      <w:r w:rsidRPr="001B5C19">
        <w:rPr>
          <w:i/>
        </w:rPr>
        <w:t xml:space="preserve"> 44, по 4/</w:t>
      </w:r>
      <w:r w:rsidRPr="001B5C19">
        <w:rPr>
          <w:i/>
          <w:lang w:val="en-US"/>
        </w:rPr>
        <w:t>IV</w:t>
      </w:r>
      <w:r w:rsidRPr="001B5C19">
        <w:rPr>
          <w:i/>
        </w:rPr>
        <w:t xml:space="preserve"> 44гг.</w:t>
      </w:r>
    </w:p>
    <w:p w:rsidR="00FA21BC" w:rsidRPr="001B5C19" w:rsidRDefault="00FA21BC" w:rsidP="00DE0AF2">
      <w:pPr>
        <w:ind w:left="360"/>
        <w:jc w:val="both"/>
        <w:rPr>
          <w:i/>
        </w:rPr>
      </w:pPr>
      <w:r w:rsidRPr="001B5C19">
        <w:rPr>
          <w:i/>
        </w:rPr>
        <w:t>денежного  содержания не установлено. Ввиду отсутствия надлежащих  документов.</w:t>
      </w:r>
    </w:p>
    <w:p w:rsidR="00FA21BC" w:rsidRPr="001B5C19" w:rsidRDefault="00FA21BC" w:rsidP="00DE0AF2">
      <w:pPr>
        <w:ind w:left="360"/>
        <w:jc w:val="both"/>
        <w:rPr>
          <w:i/>
        </w:rPr>
      </w:pPr>
    </w:p>
    <w:p w:rsidR="00FA21BC" w:rsidRPr="001B5C19" w:rsidRDefault="00FA21BC" w:rsidP="00DE0AF2">
      <w:pPr>
        <w:ind w:left="360"/>
        <w:jc w:val="both"/>
        <w:rPr>
          <w:i/>
        </w:rPr>
      </w:pPr>
      <w:r w:rsidRPr="001B5C19">
        <w:rPr>
          <w:i/>
        </w:rPr>
        <w:t xml:space="preserve"> 4/</w:t>
      </w:r>
      <w:r w:rsidRPr="001B5C19">
        <w:rPr>
          <w:i/>
          <w:lang w:val="en-US"/>
        </w:rPr>
        <w:t>IV</w:t>
      </w:r>
      <w:r w:rsidRPr="001B5C19">
        <w:rPr>
          <w:i/>
        </w:rPr>
        <w:t xml:space="preserve"> 44гг.</w:t>
      </w:r>
    </w:p>
    <w:p w:rsidR="00FA21BC" w:rsidRPr="001B5C19" w:rsidRDefault="00FA21BC" w:rsidP="00DE0AF2">
      <w:pPr>
        <w:ind w:left="360"/>
        <w:jc w:val="both"/>
        <w:rPr>
          <w:i/>
        </w:rPr>
      </w:pPr>
      <w:r w:rsidRPr="001B5C19">
        <w:rPr>
          <w:i/>
        </w:rPr>
        <w:t>Печать Полевая почта 34613</w:t>
      </w:r>
    </w:p>
    <w:p w:rsidR="00FA21BC" w:rsidRDefault="00FA21BC" w:rsidP="00DE0AF2">
      <w:pPr>
        <w:ind w:left="-567"/>
        <w:jc w:val="center"/>
      </w:pPr>
      <w:r w:rsidRPr="00F12489">
        <w:rPr>
          <w:i/>
          <w:noProof/>
        </w:rPr>
        <w:pict>
          <v:shape id="Рисунок 17" o:spid="_x0000_i1040" type="#_x0000_t75" alt="Кантаева 21" style="width:414.75pt;height:176.25pt;visibility:visible">
            <v:imagedata r:id="rId15" o:title=""/>
          </v:shape>
        </w:pict>
      </w:r>
    </w:p>
    <w:p w:rsidR="00FA21BC" w:rsidRDefault="00FA21BC" w:rsidP="00DE0AF2">
      <w:pPr>
        <w:jc w:val="center"/>
      </w:pPr>
      <w:r>
        <w:rPr>
          <w:noProof/>
        </w:rPr>
        <w:pict>
          <v:shape id="Рисунок 18" o:spid="_x0000_i1041" type="#_x0000_t75" alt="Кантаева 22" style="width:429.75pt;height:186pt;visibility:visible">
            <v:imagedata r:id="rId23" o:title=""/>
          </v:shape>
        </w:pict>
      </w:r>
    </w:p>
    <w:p w:rsidR="00FA21BC" w:rsidRDefault="00FA21BC" w:rsidP="00DE0AF2"/>
    <w:p w:rsidR="00FA21BC" w:rsidRDefault="00FA21BC" w:rsidP="00DE0AF2">
      <w:pPr>
        <w:jc w:val="center"/>
      </w:pPr>
      <w:r>
        <w:t>Справка №5 от 12 апреля 1944г.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Рядов. Анухина Анна Сергеевна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по освидетельствовании в военно-врачебной комиссии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НЭП №112 «10» апреля 1944г.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признан: годна к нестроевой службе в частях глубокого тыл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Откомондировать в РВК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 xml:space="preserve"> По месту жительства для дальнейшего прохождения службы по ст.семьдесят девять «А»</w:t>
      </w:r>
    </w:p>
    <w:p w:rsidR="00FA21BC" w:rsidRPr="001B5C19" w:rsidRDefault="00FA21BC" w:rsidP="00DE0AF2">
      <w:pPr>
        <w:jc w:val="both"/>
        <w:rPr>
          <w:i/>
        </w:rPr>
      </w:pPr>
      <w:r w:rsidRPr="001B5C19">
        <w:rPr>
          <w:i/>
        </w:rPr>
        <w:t>Название болезни: правосторонний хронический мезотимпанит с стойким понижением слуха. Упадок питания.</w:t>
      </w:r>
    </w:p>
    <w:p w:rsidR="00FA21BC" w:rsidRDefault="00FA21BC" w:rsidP="00DE0AF2">
      <w:pPr>
        <w:jc w:val="both"/>
      </w:pPr>
    </w:p>
    <w:p w:rsidR="00FA21BC" w:rsidRDefault="00FA21BC" w:rsidP="00DE0AF2">
      <w:pPr>
        <w:jc w:val="center"/>
      </w:pPr>
      <w:r>
        <w:rPr>
          <w:noProof/>
        </w:rPr>
        <w:pict>
          <v:shape id="Рисунок 19" o:spid="_x0000_i1042" type="#_x0000_t75" alt="Кантаева 23" style="width:389.25pt;height:180.75pt;visibility:visible">
            <v:imagedata r:id="rId24" o:title=""/>
          </v:shape>
        </w:pict>
      </w:r>
    </w:p>
    <w:p w:rsidR="00FA21BC" w:rsidRDefault="00FA21BC" w:rsidP="00DE0AF2">
      <w:pPr>
        <w:jc w:val="center"/>
      </w:pPr>
      <w:r>
        <w:rPr>
          <w:noProof/>
        </w:rPr>
        <w:pict>
          <v:shape id="Рисунок 20" o:spid="_x0000_i1043" type="#_x0000_t75" alt="Кантаева 24" style="width:377.25pt;height:209.25pt;visibility:visible">
            <v:imagedata r:id="rId25" o:title=""/>
          </v:shape>
        </w:pict>
      </w:r>
    </w:p>
    <w:p w:rsidR="00FA21BC" w:rsidRDefault="00FA21BC" w:rsidP="00DE0AF2">
      <w:pPr>
        <w:jc w:val="center"/>
      </w:pPr>
    </w:p>
    <w:p w:rsidR="00FA21BC" w:rsidRDefault="00FA21BC" w:rsidP="00DE0AF2">
      <w:pPr>
        <w:jc w:val="center"/>
      </w:pPr>
    </w:p>
    <w:p w:rsidR="00FA21BC" w:rsidRPr="001B5C19" w:rsidRDefault="00FA21BC" w:rsidP="00DE0AF2">
      <w:pPr>
        <w:rPr>
          <w:i/>
        </w:rPr>
      </w:pPr>
      <w:r w:rsidRPr="001B5C19">
        <w:rPr>
          <w:i/>
        </w:rPr>
        <w:t>Полевая почта 4/</w:t>
      </w:r>
      <w:r w:rsidRPr="001B5C19">
        <w:rPr>
          <w:i/>
          <w:lang w:val="en-US"/>
        </w:rPr>
        <w:t>IV</w:t>
      </w:r>
      <w:r w:rsidRPr="001B5C19">
        <w:rPr>
          <w:i/>
        </w:rPr>
        <w:t xml:space="preserve"> 44г.</w:t>
      </w:r>
    </w:p>
    <w:p w:rsidR="00FA21BC" w:rsidRDefault="00FA21BC" w:rsidP="00DE0AF2"/>
    <w:p w:rsidR="00FA21BC" w:rsidRPr="001B5C19" w:rsidRDefault="00FA21BC" w:rsidP="00DE0AF2">
      <w:pPr>
        <w:rPr>
          <w:i/>
        </w:rPr>
      </w:pPr>
      <w:r w:rsidRPr="001B5C19">
        <w:rPr>
          <w:i/>
        </w:rPr>
        <w:t xml:space="preserve">№995                                                       Справка </w:t>
      </w:r>
    </w:p>
    <w:p w:rsidR="00FA21BC" w:rsidRPr="001B5C19" w:rsidRDefault="00FA21BC" w:rsidP="00DE0AF2">
      <w:pPr>
        <w:rPr>
          <w:i/>
        </w:rPr>
      </w:pPr>
    </w:p>
    <w:p w:rsidR="00FA21BC" w:rsidRPr="001B5C19" w:rsidRDefault="00FA21BC" w:rsidP="00DE0AF2">
      <w:pPr>
        <w:rPr>
          <w:i/>
        </w:rPr>
      </w:pPr>
      <w:r w:rsidRPr="001B5C19">
        <w:rPr>
          <w:i/>
          <w:u w:val="single"/>
        </w:rPr>
        <w:t>Дана</w:t>
      </w:r>
      <w:r w:rsidRPr="001B5C19">
        <w:rPr>
          <w:i/>
        </w:rPr>
        <w:t xml:space="preserve"> Кр-ц    546 З.Р.</w:t>
      </w:r>
    </w:p>
    <w:p w:rsidR="00FA21BC" w:rsidRPr="001B5C19" w:rsidRDefault="00FA21BC" w:rsidP="00DE0AF2">
      <w:pPr>
        <w:rPr>
          <w:i/>
        </w:rPr>
      </w:pPr>
      <w:r w:rsidRPr="001B5C19">
        <w:rPr>
          <w:i/>
          <w:u w:val="single"/>
        </w:rPr>
        <w:t>Тов.</w:t>
      </w:r>
      <w:r w:rsidRPr="001B5C19">
        <w:rPr>
          <w:i/>
        </w:rPr>
        <w:t>Анухина  Анна Сергеевна</w:t>
      </w:r>
    </w:p>
    <w:p w:rsidR="00FA21BC" w:rsidRPr="001B5C19" w:rsidRDefault="00FA21BC" w:rsidP="00DE0AF2">
      <w:pPr>
        <w:rPr>
          <w:i/>
        </w:rPr>
      </w:pPr>
      <w:r w:rsidRPr="001B5C19">
        <w:rPr>
          <w:i/>
          <w:u w:val="single"/>
        </w:rPr>
        <w:t>В том,что о означенный</w:t>
      </w:r>
      <w:r w:rsidRPr="001B5C19">
        <w:rPr>
          <w:i/>
        </w:rPr>
        <w:t xml:space="preserve"> тов. Анухина Анна Сергеевна</w:t>
      </w:r>
    </w:p>
    <w:p w:rsidR="00FA21BC" w:rsidRPr="001B5C19" w:rsidRDefault="00FA21BC" w:rsidP="00DE0AF2">
      <w:pPr>
        <w:rPr>
          <w:i/>
        </w:rPr>
      </w:pPr>
      <w:r w:rsidRPr="001B5C19">
        <w:rPr>
          <w:i/>
          <w:u w:val="single"/>
        </w:rPr>
        <w:t>Находился на излечении</w:t>
      </w:r>
      <w:r w:rsidRPr="001B5C19">
        <w:rPr>
          <w:i/>
        </w:rPr>
        <w:t xml:space="preserve"> в в/ ч 34613 с 28 марта 1944г.по 04 апреля 1944г</w:t>
      </w:r>
    </w:p>
    <w:p w:rsidR="00FA21BC" w:rsidRPr="001B5C19" w:rsidRDefault="00FA21BC" w:rsidP="00DE0AF2">
      <w:pPr>
        <w:rPr>
          <w:i/>
        </w:rPr>
      </w:pPr>
      <w:r w:rsidRPr="001B5C19">
        <w:rPr>
          <w:i/>
          <w:u w:val="single"/>
        </w:rPr>
        <w:t xml:space="preserve">По поводу </w:t>
      </w:r>
      <w:r w:rsidRPr="001B5C19">
        <w:rPr>
          <w:i/>
        </w:rPr>
        <w:t>недостаточность митрального клапана</w:t>
      </w:r>
    </w:p>
    <w:p w:rsidR="00FA21BC" w:rsidRPr="001B5C19" w:rsidRDefault="00FA21BC" w:rsidP="00DE0AF2">
      <w:pPr>
        <w:rPr>
          <w:i/>
        </w:rPr>
      </w:pPr>
      <w:r w:rsidRPr="001B5C19">
        <w:rPr>
          <w:i/>
        </w:rPr>
        <w:t>Нужно предоставить на ВВК для определения годности к строевой службе.</w:t>
      </w:r>
    </w:p>
    <w:p w:rsidR="00FA21BC" w:rsidRPr="00771A65" w:rsidRDefault="00FA21BC" w:rsidP="00DE0AF2">
      <w:pPr>
        <w:rPr>
          <w:u w:val="single"/>
        </w:rPr>
      </w:pPr>
    </w:p>
    <w:p w:rsidR="00FA21BC" w:rsidRDefault="00FA21BC" w:rsidP="00DE0AF2"/>
    <w:p w:rsidR="00FA21BC" w:rsidRDefault="00FA21BC" w:rsidP="00DE0AF2">
      <w:pPr>
        <w:jc w:val="center"/>
      </w:pPr>
    </w:p>
    <w:p w:rsidR="00FA21BC" w:rsidRDefault="00FA21BC"/>
    <w:sectPr w:rsidR="00FA21BC" w:rsidSect="00C706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E0AF2"/>
    <w:rsid w:val="0001223B"/>
    <w:rsid w:val="00023C23"/>
    <w:rsid w:val="000C4B0C"/>
    <w:rsid w:val="000F3C0C"/>
    <w:rsid w:val="00101BAD"/>
    <w:rsid w:val="00114E2C"/>
    <w:rsid w:val="001508FB"/>
    <w:rsid w:val="001B5C19"/>
    <w:rsid w:val="0022772F"/>
    <w:rsid w:val="00252214"/>
    <w:rsid w:val="002E41D8"/>
    <w:rsid w:val="0030793A"/>
    <w:rsid w:val="00396AAA"/>
    <w:rsid w:val="003A79D0"/>
    <w:rsid w:val="003D6B23"/>
    <w:rsid w:val="003E0B34"/>
    <w:rsid w:val="003E3115"/>
    <w:rsid w:val="003F7982"/>
    <w:rsid w:val="00446FA2"/>
    <w:rsid w:val="00470C3E"/>
    <w:rsid w:val="00496E46"/>
    <w:rsid w:val="004A74E5"/>
    <w:rsid w:val="004C3A50"/>
    <w:rsid w:val="00515338"/>
    <w:rsid w:val="00570141"/>
    <w:rsid w:val="005C0620"/>
    <w:rsid w:val="00600175"/>
    <w:rsid w:val="00613006"/>
    <w:rsid w:val="006253F1"/>
    <w:rsid w:val="00771A65"/>
    <w:rsid w:val="00902AC1"/>
    <w:rsid w:val="009A5977"/>
    <w:rsid w:val="009C11C8"/>
    <w:rsid w:val="00A31AFF"/>
    <w:rsid w:val="00A46C09"/>
    <w:rsid w:val="00AF5F15"/>
    <w:rsid w:val="00B01022"/>
    <w:rsid w:val="00B028AB"/>
    <w:rsid w:val="00B10B46"/>
    <w:rsid w:val="00B90645"/>
    <w:rsid w:val="00B9078C"/>
    <w:rsid w:val="00BD4014"/>
    <w:rsid w:val="00C150AA"/>
    <w:rsid w:val="00C706CF"/>
    <w:rsid w:val="00C83E9D"/>
    <w:rsid w:val="00D21E06"/>
    <w:rsid w:val="00D540F6"/>
    <w:rsid w:val="00D66B9F"/>
    <w:rsid w:val="00DE0AF2"/>
    <w:rsid w:val="00DE1265"/>
    <w:rsid w:val="00DE360F"/>
    <w:rsid w:val="00DE52BC"/>
    <w:rsid w:val="00DE6AAD"/>
    <w:rsid w:val="00EB7D66"/>
    <w:rsid w:val="00ED01C7"/>
    <w:rsid w:val="00F12489"/>
    <w:rsid w:val="00F41DC5"/>
    <w:rsid w:val="00FA21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AF2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DE0AF2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DE0AF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E0AF2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hyperlink" Target="http://www.podvignaroda.ru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19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36</TotalTime>
  <Pages>10</Pages>
  <Words>1681</Words>
  <Characters>9584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j </cp:lastModifiedBy>
  <cp:revision>6</cp:revision>
  <dcterms:created xsi:type="dcterms:W3CDTF">2001-12-31T21:11:00Z</dcterms:created>
  <dcterms:modified xsi:type="dcterms:W3CDTF">2015-01-20T07:19:00Z</dcterms:modified>
</cp:coreProperties>
</file>